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ED8B6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27CD904">
      <w:pPr>
        <w:rPr>
          <w:rFonts w:hint="eastAsia"/>
          <w:sz w:val="52"/>
          <w:szCs w:val="32"/>
          <w:lang w:val="en-US" w:eastAsia="zh-CN"/>
        </w:rPr>
      </w:pPr>
    </w:p>
    <w:p w14:paraId="2203B43F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 w14:paraId="10CE5905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——办公用品项目</w:t>
      </w:r>
    </w:p>
    <w:p w14:paraId="5255A38D">
      <w:pPr>
        <w:rPr>
          <w:rFonts w:hint="eastAsia"/>
          <w:sz w:val="32"/>
          <w:szCs w:val="32"/>
          <w:lang w:val="en-US" w:eastAsia="zh-CN"/>
        </w:rPr>
      </w:pPr>
    </w:p>
    <w:p w14:paraId="72232794">
      <w:pPr>
        <w:rPr>
          <w:rFonts w:hint="eastAsia"/>
          <w:sz w:val="32"/>
          <w:szCs w:val="32"/>
          <w:lang w:val="en-US" w:eastAsia="zh-CN"/>
        </w:rPr>
      </w:pPr>
    </w:p>
    <w:p w14:paraId="01101EDC">
      <w:pPr>
        <w:rPr>
          <w:rFonts w:hint="eastAsia"/>
          <w:sz w:val="32"/>
          <w:szCs w:val="32"/>
          <w:lang w:val="en-US" w:eastAsia="zh-CN"/>
        </w:rPr>
      </w:pPr>
    </w:p>
    <w:p w14:paraId="68594FD9">
      <w:pPr>
        <w:rPr>
          <w:rFonts w:hint="eastAsia"/>
          <w:sz w:val="32"/>
          <w:szCs w:val="32"/>
          <w:lang w:val="en-US" w:eastAsia="zh-CN"/>
        </w:rPr>
      </w:pPr>
    </w:p>
    <w:p w14:paraId="2C4E6934">
      <w:pPr>
        <w:rPr>
          <w:rFonts w:hint="eastAsia"/>
          <w:sz w:val="32"/>
          <w:szCs w:val="32"/>
          <w:lang w:val="en-US" w:eastAsia="zh-CN"/>
        </w:rPr>
      </w:pPr>
    </w:p>
    <w:p w14:paraId="3E9B45C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</w:t>
      </w:r>
    </w:p>
    <w:p w14:paraId="664D8C9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43ADBCAE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6A8CBF18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项目申报时间：2024年8月30日</w:t>
      </w:r>
    </w:p>
    <w:p w14:paraId="4946D7C9">
      <w:pPr>
        <w:rPr>
          <w:rFonts w:hint="eastAsia"/>
          <w:sz w:val="32"/>
          <w:szCs w:val="32"/>
          <w:lang w:val="en-US" w:eastAsia="zh-CN"/>
        </w:rPr>
      </w:pPr>
    </w:p>
    <w:p w14:paraId="439DA16C">
      <w:pPr>
        <w:rPr>
          <w:rFonts w:hint="eastAsia"/>
          <w:sz w:val="32"/>
          <w:szCs w:val="32"/>
          <w:lang w:val="en-US" w:eastAsia="zh-CN"/>
        </w:rPr>
      </w:pPr>
    </w:p>
    <w:p w14:paraId="58DC9F8D">
      <w:pPr>
        <w:rPr>
          <w:rFonts w:hint="eastAsia"/>
          <w:sz w:val="32"/>
          <w:szCs w:val="32"/>
          <w:lang w:val="en-US" w:eastAsia="zh-CN"/>
        </w:rPr>
      </w:pPr>
    </w:p>
    <w:p w14:paraId="099C9CDE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74EF87C1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07D86C99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6E0B5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1A6B0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6CB2193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办公用品</w:t>
            </w:r>
          </w:p>
        </w:tc>
      </w:tr>
      <w:tr w14:paraId="5EEA0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D1CB48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0943E86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 w14:paraId="00D1BA3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2E55EBA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04D06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EDB27A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0C582F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 w14:paraId="4A7117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1766D8D7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13811692584</w:t>
            </w:r>
          </w:p>
        </w:tc>
      </w:tr>
      <w:tr w14:paraId="17756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F22A9F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41BC58B1">
            <w:pPr>
              <w:ind w:firstLine="208" w:firstLineChars="0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购置类</w:t>
            </w:r>
          </w:p>
        </w:tc>
        <w:tc>
          <w:tcPr>
            <w:tcW w:w="2052" w:type="dxa"/>
            <w:vAlign w:val="center"/>
          </w:tcPr>
          <w:p w14:paraId="756BE05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246C308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办公用品</w:t>
            </w:r>
          </w:p>
        </w:tc>
      </w:tr>
      <w:tr w14:paraId="555B1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A68615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4020981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3F2C6E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B0F01F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60398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552223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33FFA3E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94D884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12D40DA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C040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62564D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7A56387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152524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4DF7AE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1179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92175C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7F45A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DB2A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BE0373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5A9F445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26BC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7C243C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7606F79D">
            <w:pPr>
              <w:tabs>
                <w:tab w:val="left" w:pos="658"/>
              </w:tabs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购置办公用品（笔、本、橡皮、复印纸等），保障机关各科室工作能够顺利有序开展。</w:t>
            </w:r>
          </w:p>
        </w:tc>
      </w:tr>
    </w:tbl>
    <w:p w14:paraId="4198EEA4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516256B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64BC4D34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59B36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33C078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1E7740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3505702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0261F5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486E248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0E5209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688B95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30677C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252D3C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098453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4E07FF5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5F719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29438CD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51160F1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02221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594CAE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70353B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3F71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380692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250B67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F6CC14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8899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46FC3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E0CFB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CE104C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29B4DE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DED27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E3163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E8574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AAA1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1193C3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8EA755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A069C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F984B0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228D2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8B561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97F6C9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5001F4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384E8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C8157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33B4D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4420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2F9AA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BEE269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F86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3769D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D2DDC3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21F92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F3366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7DFCA6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31FEE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15FEF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622B4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69574D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947DE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F953E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F03DC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AFA68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02773E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FECA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9941A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145F0B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39C263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D68376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49016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2FDC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A31528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1D9B6A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3F3BB0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34A6F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DC5118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E5CD46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8DF00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6AB25F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75A1D241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087897A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63C52FDF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3F0213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2EB3D6B2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4E244BAA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600F4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67654FF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423C3EF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办公室</w:t>
            </w:r>
          </w:p>
        </w:tc>
        <w:tc>
          <w:tcPr>
            <w:tcW w:w="1992" w:type="dxa"/>
            <w:vAlign w:val="top"/>
          </w:tcPr>
          <w:p w14:paraId="06218C5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2E99BBD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309</w:t>
            </w:r>
          </w:p>
        </w:tc>
      </w:tr>
      <w:tr w14:paraId="6DB04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67CB3C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60386BC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69269741</w:t>
            </w:r>
          </w:p>
        </w:tc>
        <w:tc>
          <w:tcPr>
            <w:tcW w:w="1992" w:type="dxa"/>
            <w:vAlign w:val="top"/>
          </w:tcPr>
          <w:p w14:paraId="2E0A379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49C602E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31B5B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7068E6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1EE3878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 w14:paraId="25BE653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187F097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 w14:paraId="31EE72E5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E0AA914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3C23108A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834A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64DDB6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36969B9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办公用品</w:t>
            </w:r>
          </w:p>
        </w:tc>
      </w:tr>
      <w:tr w14:paraId="74322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1BC930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2656337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48CE7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82C472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78E576F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 w14:paraId="0C227E1E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D3ABCBE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F7131E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2E39897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购置办公用品（笔、本、橡皮、复印纸等），保障机关各科室工作能够顺利有序开展。</w:t>
      </w:r>
    </w:p>
    <w:p w14:paraId="2F3D395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4B15D01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7A22568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A58F39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E37D5A5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6AC7EDCF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购置办公用品（笔、本、橡皮、复印纸等），保障机关各科室工作能够顺利有序开展。</w:t>
      </w:r>
    </w:p>
    <w:p w14:paraId="5B06AAFE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购置办公用品（笔、本、橡皮、复印纸等），保障机关各科室工作能够顺利有序开展。</w:t>
      </w:r>
    </w:p>
    <w:p w14:paraId="25327C97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购置办公用品（笔、本、橡皮、复印纸等），保障机关各科室工作能够顺利有序开展。</w:t>
      </w:r>
    </w:p>
    <w:p w14:paraId="5A4FE812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1C1BF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0126656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595C41B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1A961E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0E62F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361F5BFB">
            <w:pPr>
              <w:jc w:val="both"/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办公用品项目</w:t>
            </w:r>
          </w:p>
          <w:p w14:paraId="560B315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131020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2025年全年</w:t>
            </w:r>
          </w:p>
        </w:tc>
        <w:tc>
          <w:tcPr>
            <w:tcW w:w="2841" w:type="dxa"/>
            <w:vAlign w:val="top"/>
          </w:tcPr>
          <w:p w14:paraId="4F67C8E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按季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结算</w:t>
            </w:r>
          </w:p>
        </w:tc>
      </w:tr>
      <w:tr w14:paraId="4A825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70FCEE5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119AF89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44C808B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7839823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8B58892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AD7C962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6822996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3C9FAD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343E1A6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2285D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B12788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6FFD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F6CF51D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42DF8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007F6DA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5DF9ECE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5879C5D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0BC9FD5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5C3CBD0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025790F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63D5B80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5159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4D1A19D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128D7BF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21F21C0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649631C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29846B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071D40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0234AAE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2E91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71CF060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7FB27FF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31CB0D3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2F68D8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xYTkwOWNkMzg5ZGUxMjI5NmYxMWRiOTE1MWFkZjkifQ=="/>
  </w:docVars>
  <w:rsids>
    <w:rsidRoot w:val="34B53ED7"/>
    <w:rsid w:val="02887E60"/>
    <w:rsid w:val="0A5D4D63"/>
    <w:rsid w:val="13F73D10"/>
    <w:rsid w:val="26937082"/>
    <w:rsid w:val="27901EA0"/>
    <w:rsid w:val="2F471EE1"/>
    <w:rsid w:val="308113CB"/>
    <w:rsid w:val="34B53ED7"/>
    <w:rsid w:val="3EBF4F29"/>
    <w:rsid w:val="4514590D"/>
    <w:rsid w:val="4EB14884"/>
    <w:rsid w:val="4F815F87"/>
    <w:rsid w:val="54F9326F"/>
    <w:rsid w:val="59467262"/>
    <w:rsid w:val="625005B0"/>
    <w:rsid w:val="651C2939"/>
    <w:rsid w:val="6D535020"/>
    <w:rsid w:val="74C84BEB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849</Words>
  <Characters>891</Characters>
  <Lines>0</Lines>
  <Paragraphs>0</Paragraphs>
  <TotalTime>3</TotalTime>
  <ScaleCrop>false</ScaleCrop>
  <LinksUpToDate>false</LinksUpToDate>
  <CharactersWithSpaces>1007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2024-08-30T01:40:05Z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E74CFC1069D04271858AA96E7AF4E0D1_12</vt:lpwstr>
  </property>
</Properties>
</file>